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3EE" w:rsidRDefault="002323EE" w:rsidP="0023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JOHNSON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323EE" w:rsidRDefault="002323EE" w:rsidP="0023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Wakefield, West Riding of Yorkshire.</w:t>
      </w:r>
    </w:p>
    <w:p w:rsidR="002323EE" w:rsidRDefault="002323EE" w:rsidP="002323EE">
      <w:pPr>
        <w:rPr>
          <w:rFonts w:ascii="Times New Roman" w:hAnsi="Times New Roman" w:cs="Times New Roman"/>
        </w:rPr>
      </w:pPr>
    </w:p>
    <w:p w:rsidR="002323EE" w:rsidRDefault="002323EE" w:rsidP="002323EE">
      <w:pPr>
        <w:rPr>
          <w:rFonts w:ascii="Times New Roman" w:hAnsi="Times New Roman" w:cs="Times New Roman"/>
        </w:rPr>
      </w:pPr>
    </w:p>
    <w:p w:rsidR="002323EE" w:rsidRDefault="002323EE" w:rsidP="0023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Alice(q.v.).</w:t>
      </w:r>
    </w:p>
    <w:p w:rsidR="002323EE" w:rsidRDefault="002323EE" w:rsidP="0023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2323EE" w:rsidRDefault="002323EE" w:rsidP="002323EE">
      <w:pPr>
        <w:rPr>
          <w:rFonts w:ascii="Times New Roman" w:hAnsi="Times New Roman" w:cs="Times New Roman"/>
        </w:rPr>
      </w:pPr>
    </w:p>
    <w:p w:rsidR="002323EE" w:rsidRDefault="002323EE" w:rsidP="002323EE">
      <w:pPr>
        <w:rPr>
          <w:rFonts w:ascii="Times New Roman" w:hAnsi="Times New Roman" w:cs="Times New Roman"/>
        </w:rPr>
      </w:pPr>
    </w:p>
    <w:p w:rsidR="002323EE" w:rsidRDefault="002323EE" w:rsidP="0023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Christopher </w:t>
      </w:r>
      <w:proofErr w:type="spellStart"/>
      <w:r>
        <w:rPr>
          <w:rFonts w:ascii="Times New Roman" w:hAnsi="Times New Roman" w:cs="Times New Roman"/>
        </w:rPr>
        <w:t>Lyster</w:t>
      </w:r>
      <w:proofErr w:type="spellEnd"/>
      <w:r>
        <w:rPr>
          <w:rFonts w:ascii="Times New Roman" w:hAnsi="Times New Roman" w:cs="Times New Roman"/>
        </w:rPr>
        <w:t>(q.v.) brought a plaint of trespass against them, John</w:t>
      </w:r>
    </w:p>
    <w:p w:rsidR="002323EE" w:rsidRDefault="002323EE" w:rsidP="0023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Lister of </w:t>
      </w:r>
      <w:proofErr w:type="spellStart"/>
      <w:r>
        <w:rPr>
          <w:rFonts w:ascii="Times New Roman" w:hAnsi="Times New Roman" w:cs="Times New Roman"/>
        </w:rPr>
        <w:t>Wrenthorpe</w:t>
      </w:r>
      <w:proofErr w:type="spellEnd"/>
      <w:r>
        <w:rPr>
          <w:rFonts w:ascii="Times New Roman" w:hAnsi="Times New Roman" w:cs="Times New Roman"/>
        </w:rPr>
        <w:t xml:space="preserve">(q.v.) and his wife, Margery(q.v.).  (ibid.) </w:t>
      </w:r>
    </w:p>
    <w:p w:rsidR="002323EE" w:rsidRDefault="002323EE" w:rsidP="002323EE">
      <w:pPr>
        <w:rPr>
          <w:rFonts w:ascii="Times New Roman" w:hAnsi="Times New Roman" w:cs="Times New Roman"/>
        </w:rPr>
      </w:pPr>
    </w:p>
    <w:p w:rsidR="002323EE" w:rsidRDefault="002323EE" w:rsidP="002323EE">
      <w:pPr>
        <w:rPr>
          <w:rFonts w:ascii="Times New Roman" w:hAnsi="Times New Roman" w:cs="Times New Roman"/>
        </w:rPr>
      </w:pPr>
    </w:p>
    <w:p w:rsidR="002323EE" w:rsidRDefault="002323EE" w:rsidP="0023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March 2018</w:t>
      </w:r>
    </w:p>
    <w:p w:rsidR="006B2F86" w:rsidRPr="00E71FC3" w:rsidRDefault="002323E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3EE" w:rsidRDefault="002323EE" w:rsidP="00E71FC3">
      <w:r>
        <w:separator/>
      </w:r>
    </w:p>
  </w:endnote>
  <w:endnote w:type="continuationSeparator" w:id="0">
    <w:p w:rsidR="002323EE" w:rsidRDefault="002323E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3EE" w:rsidRDefault="002323EE" w:rsidP="00E71FC3">
      <w:r>
        <w:separator/>
      </w:r>
    </w:p>
  </w:footnote>
  <w:footnote w:type="continuationSeparator" w:id="0">
    <w:p w:rsidR="002323EE" w:rsidRDefault="002323E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3EE"/>
    <w:rsid w:val="001A7C09"/>
    <w:rsid w:val="002323E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B84B19-391C-4E53-8779-21AB15DD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23E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2018-03-31T18:49:00Z</dcterms:created>
  <dcterms:modified xsi:type="dcterms:W3CDTF">2018-03-31T18:50:00Z</dcterms:modified>
</cp:coreProperties>
</file>